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29D8210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C92D1E" w:rsidRPr="00C92D1E">
        <w:rPr>
          <w:rFonts w:cs="Arial"/>
          <w:b/>
          <w:noProof/>
          <w:sz w:val="24"/>
        </w:rPr>
        <w:t>S2-2100450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194F7680" w:rsidR="003919DD" w:rsidRPr="00682E53" w:rsidRDefault="004E3939" w:rsidP="00F13995">
      <w:pPr>
        <w:rPr>
          <w:b/>
          <w:bCs/>
        </w:rPr>
      </w:pPr>
      <w:r w:rsidRPr="00682E53">
        <w:rPr>
          <w:b/>
          <w:bCs/>
        </w:rPr>
        <w:t>Title:</w:t>
      </w:r>
      <w:r w:rsidRPr="00682E53">
        <w:rPr>
          <w:b/>
          <w:bCs/>
        </w:rPr>
        <w:tab/>
      </w:r>
      <w:r w:rsidR="009F3517" w:rsidRPr="00682E53">
        <w:rPr>
          <w:b/>
          <w:bCs/>
        </w:rPr>
        <w:tab/>
      </w:r>
      <w:commentRangeStart w:id="0"/>
      <w:r w:rsidR="00225A65" w:rsidRPr="00682E53">
        <w:rPr>
          <w:b/>
          <w:bCs/>
          <w:color w:val="FF0000"/>
        </w:rPr>
        <w:t>[DRAFT]</w:t>
      </w:r>
      <w:commentRangeEnd w:id="0"/>
      <w:r w:rsidR="00225A65" w:rsidRPr="00682E53">
        <w:rPr>
          <w:rStyle w:val="CommentReference"/>
          <w:b/>
          <w:bCs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 w:rsidRPr="00682E53">
        <w:rPr>
          <w:b/>
          <w:bCs/>
          <w:color w:val="FF0000"/>
        </w:rPr>
        <w:t xml:space="preserve"> </w:t>
      </w:r>
      <w:r w:rsidR="00B33DE8" w:rsidRPr="00682E53">
        <w:rPr>
          <w:b/>
          <w:bCs/>
        </w:rPr>
        <w:t>Reply LS on 5MBS progress and issues to address</w:t>
      </w:r>
      <w:r w:rsidR="007F715D" w:rsidRPr="00682E53">
        <w:rPr>
          <w:b/>
          <w:bCs/>
        </w:rPr>
        <w:tab/>
      </w:r>
      <w:r w:rsidR="007F715D" w:rsidRPr="00682E53">
        <w:rPr>
          <w:b/>
          <w:bCs/>
        </w:rPr>
        <w:tab/>
      </w:r>
    </w:p>
    <w:p w14:paraId="132B49A6" w14:textId="469EFF0E" w:rsidR="00BF4923" w:rsidRPr="00682E53" w:rsidRDefault="00AA3AD9" w:rsidP="00F13995">
      <w:pPr>
        <w:rPr>
          <w:b/>
          <w:bCs/>
        </w:rPr>
      </w:pPr>
      <w:r w:rsidRPr="00682E53">
        <w:rPr>
          <w:b/>
          <w:bCs/>
        </w:rPr>
        <w:t xml:space="preserve">Reply </w:t>
      </w:r>
      <w:r w:rsidR="00B97703" w:rsidRPr="00682E53">
        <w:rPr>
          <w:b/>
          <w:bCs/>
        </w:rPr>
        <w:t>to:</w:t>
      </w:r>
      <w:r w:rsidR="00B97703" w:rsidRPr="00682E53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33DE8" w:rsidRPr="00682E53">
        <w:rPr>
          <w:b/>
          <w:bCs/>
        </w:rPr>
        <w:t>Reply LS on 5MBS progress and issues to address (</w:t>
      </w:r>
      <w:r w:rsidR="00AD0A81" w:rsidRPr="00682E53">
        <w:rPr>
          <w:b/>
          <w:bCs/>
        </w:rPr>
        <w:t>S2-2100110/</w:t>
      </w:r>
      <w:r w:rsidR="00C26FC3" w:rsidRPr="00682E53">
        <w:rPr>
          <w:b/>
          <w:bCs/>
        </w:rPr>
        <w:t xml:space="preserve"> R3-211296)</w:t>
      </w:r>
    </w:p>
    <w:p w14:paraId="33CB8859" w14:textId="069B2A47" w:rsidR="00B97703" w:rsidRPr="00682E53" w:rsidRDefault="00B97703" w:rsidP="00F13995">
      <w:pPr>
        <w:rPr>
          <w:b/>
          <w:bCs/>
        </w:rPr>
      </w:pPr>
      <w:r w:rsidRPr="00682E53">
        <w:rPr>
          <w:b/>
          <w:bCs/>
        </w:rPr>
        <w:t>Release:</w:t>
      </w:r>
      <w:r w:rsidRPr="00682E53">
        <w:rPr>
          <w:b/>
          <w:bCs/>
        </w:rPr>
        <w:tab/>
      </w:r>
      <w:r w:rsidR="004D5E79" w:rsidRPr="00682E53">
        <w:rPr>
          <w:b/>
          <w:bCs/>
        </w:rPr>
        <w:t>Release 1</w:t>
      </w:r>
      <w:r w:rsidR="00BF4923" w:rsidRPr="00682E53">
        <w:rPr>
          <w:b/>
          <w:bCs/>
        </w:rPr>
        <w:t>7</w:t>
      </w:r>
    </w:p>
    <w:bookmarkEnd w:id="3"/>
    <w:bookmarkEnd w:id="4"/>
    <w:bookmarkEnd w:id="5"/>
    <w:p w14:paraId="3AF2B86B" w14:textId="195870FC" w:rsidR="003919DD" w:rsidRPr="00682E53" w:rsidRDefault="00B97703" w:rsidP="00F13995">
      <w:pPr>
        <w:rPr>
          <w:b/>
          <w:bCs/>
        </w:rPr>
      </w:pPr>
      <w:r w:rsidRPr="00682E53">
        <w:rPr>
          <w:b/>
          <w:bCs/>
        </w:rPr>
        <w:t>Work Item:</w:t>
      </w:r>
      <w:r w:rsidRPr="00682E53">
        <w:rPr>
          <w:b/>
          <w:bCs/>
        </w:rPr>
        <w:tab/>
      </w:r>
      <w:r w:rsidR="0068358D" w:rsidRPr="00682E53">
        <w:rPr>
          <w:b/>
          <w:bCs/>
        </w:rPr>
        <w:t>FS_5MBS</w:t>
      </w:r>
    </w:p>
    <w:p w14:paraId="70F32D04" w14:textId="77777777" w:rsidR="0068358D" w:rsidRPr="00682E53" w:rsidRDefault="0068358D" w:rsidP="00F13995">
      <w:pPr>
        <w:rPr>
          <w:b/>
          <w:bCs/>
        </w:rPr>
      </w:pPr>
    </w:p>
    <w:p w14:paraId="0C99B6AB" w14:textId="77777777" w:rsidR="00B97703" w:rsidRPr="00682E53" w:rsidRDefault="004E3939" w:rsidP="00F13995">
      <w:pPr>
        <w:rPr>
          <w:b/>
          <w:bCs/>
        </w:rPr>
      </w:pPr>
      <w:r w:rsidRPr="00682E53">
        <w:rPr>
          <w:b/>
          <w:bCs/>
        </w:rPr>
        <w:t>Source:</w:t>
      </w:r>
      <w:r w:rsidRPr="00682E53">
        <w:rPr>
          <w:b/>
          <w:bCs/>
        </w:rPr>
        <w:tab/>
      </w:r>
      <w:r w:rsidR="000F19AA" w:rsidRPr="00682E53">
        <w:rPr>
          <w:b/>
          <w:bCs/>
        </w:rPr>
        <w:t>SA2</w:t>
      </w:r>
    </w:p>
    <w:p w14:paraId="000170C7" w14:textId="1476B27B" w:rsidR="00B97703" w:rsidRPr="00682E53" w:rsidRDefault="00B97703" w:rsidP="00F13995">
      <w:pPr>
        <w:rPr>
          <w:b/>
          <w:bCs/>
        </w:rPr>
      </w:pPr>
      <w:r w:rsidRPr="00682E53">
        <w:rPr>
          <w:b/>
          <w:bCs/>
        </w:rPr>
        <w:t>To:</w:t>
      </w:r>
      <w:r w:rsidRPr="00682E53">
        <w:rPr>
          <w:b/>
          <w:bCs/>
        </w:rPr>
        <w:tab/>
      </w:r>
      <w:r w:rsidR="009F3517" w:rsidRPr="00682E53">
        <w:rPr>
          <w:b/>
          <w:bCs/>
        </w:rPr>
        <w:tab/>
      </w:r>
      <w:r w:rsidR="00C26FC3" w:rsidRPr="00682E53">
        <w:rPr>
          <w:b/>
          <w:bCs/>
        </w:rPr>
        <w:t>RAN3</w:t>
      </w:r>
    </w:p>
    <w:p w14:paraId="52502DAD" w14:textId="7B6ABB5F" w:rsidR="00B97703" w:rsidRPr="00682E53" w:rsidRDefault="00B97703" w:rsidP="00F13995">
      <w:pPr>
        <w:rPr>
          <w:b/>
          <w:bCs/>
        </w:rPr>
      </w:pPr>
      <w:bookmarkStart w:id="6" w:name="OLE_LINK45"/>
      <w:bookmarkStart w:id="7" w:name="OLE_LINK46"/>
      <w:r w:rsidRPr="00682E53">
        <w:rPr>
          <w:b/>
          <w:bCs/>
        </w:rPr>
        <w:t>Cc:</w:t>
      </w:r>
      <w:r w:rsidRPr="00682E53">
        <w:rPr>
          <w:b/>
          <w:bCs/>
        </w:rPr>
        <w:tab/>
      </w:r>
      <w:r w:rsidR="009F3517" w:rsidRPr="00682E53">
        <w:rPr>
          <w:b/>
          <w:bCs/>
        </w:rPr>
        <w:tab/>
      </w:r>
      <w:r w:rsidR="00C26FC3" w:rsidRPr="00682E53">
        <w:rPr>
          <w:b/>
          <w:bCs/>
        </w:rPr>
        <w:t>RAN2</w:t>
      </w:r>
    </w:p>
    <w:bookmarkEnd w:id="6"/>
    <w:bookmarkEnd w:id="7"/>
    <w:p w14:paraId="68F52634" w14:textId="77777777" w:rsidR="00B97703" w:rsidRPr="00682E53" w:rsidRDefault="00B97703" w:rsidP="00F13995">
      <w:pPr>
        <w:rPr>
          <w:b/>
          <w:bCs/>
        </w:rPr>
      </w:pPr>
    </w:p>
    <w:p w14:paraId="1FC79739" w14:textId="04E0880D" w:rsidR="009F3517" w:rsidRPr="00682E53" w:rsidRDefault="009F3517" w:rsidP="00F13995">
      <w:pPr>
        <w:rPr>
          <w:b/>
          <w:bCs/>
        </w:rPr>
      </w:pPr>
      <w:r w:rsidRPr="00682E53">
        <w:rPr>
          <w:b/>
          <w:bCs/>
        </w:rPr>
        <w:t>Contact person:</w:t>
      </w:r>
      <w:r w:rsidRPr="00682E53">
        <w:rPr>
          <w:b/>
          <w:bCs/>
        </w:rPr>
        <w:tab/>
      </w:r>
      <w:r w:rsidR="00C26FC3" w:rsidRPr="00682E53">
        <w:rPr>
          <w:b/>
          <w:bCs/>
        </w:rPr>
        <w:t>Miguel Griot</w:t>
      </w:r>
    </w:p>
    <w:p w14:paraId="470122A0" w14:textId="4A6C4A95" w:rsidR="009F3517" w:rsidRPr="00682E53" w:rsidRDefault="009F3517" w:rsidP="00F13995">
      <w:pPr>
        <w:rPr>
          <w:b/>
          <w:bCs/>
        </w:rPr>
      </w:pPr>
      <w:r w:rsidRPr="00682E53">
        <w:rPr>
          <w:b/>
          <w:bCs/>
        </w:rPr>
        <w:tab/>
      </w:r>
      <w:r w:rsidR="00C26FC3" w:rsidRPr="00682E53">
        <w:rPr>
          <w:b/>
          <w:bCs/>
        </w:rPr>
        <w:t>mgriot</w:t>
      </w:r>
      <w:r w:rsidRPr="00682E53">
        <w:rPr>
          <w:b/>
          <w:bCs/>
        </w:rPr>
        <w:t>@qti.qualcomm.com</w:t>
      </w:r>
    </w:p>
    <w:p w14:paraId="119A2174" w14:textId="77777777" w:rsidR="00B97703" w:rsidRPr="00682E53" w:rsidRDefault="00B97703" w:rsidP="00F13995">
      <w:pPr>
        <w:rPr>
          <w:b/>
          <w:bCs/>
        </w:rPr>
      </w:pPr>
      <w:r w:rsidRPr="00682E53">
        <w:rPr>
          <w:b/>
          <w:bCs/>
        </w:rPr>
        <w:tab/>
      </w:r>
    </w:p>
    <w:p w14:paraId="610223FF" w14:textId="77777777" w:rsidR="009F3517" w:rsidRPr="00682E53" w:rsidRDefault="009F3517" w:rsidP="00F13995">
      <w:pPr>
        <w:rPr>
          <w:b/>
          <w:bCs/>
        </w:rPr>
      </w:pPr>
      <w:r w:rsidRPr="00682E53">
        <w:rPr>
          <w:b/>
          <w:bCs/>
        </w:rPr>
        <w:t>Send any reply LS to:</w:t>
      </w:r>
      <w:r w:rsidRPr="00682E53">
        <w:rPr>
          <w:b/>
          <w:bCs/>
        </w:rPr>
        <w:tab/>
        <w:t xml:space="preserve">3GPP Liaisons Coordinator, </w:t>
      </w:r>
      <w:hyperlink r:id="rId13" w:history="1">
        <w:r w:rsidRPr="00682E53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682E53" w:rsidRDefault="009F3517" w:rsidP="00F13995">
      <w:pPr>
        <w:rPr>
          <w:b/>
          <w:bCs/>
        </w:rPr>
      </w:pPr>
    </w:p>
    <w:p w14:paraId="71E5C78F" w14:textId="77777777" w:rsidR="009F3517" w:rsidRPr="00682E53" w:rsidRDefault="009F3517" w:rsidP="00F13995">
      <w:pPr>
        <w:rPr>
          <w:b/>
          <w:bCs/>
        </w:rPr>
      </w:pPr>
      <w:r w:rsidRPr="00682E53">
        <w:rPr>
          <w:b/>
          <w:bCs/>
        </w:rPr>
        <w:t>Attachments:</w:t>
      </w:r>
      <w:r w:rsidR="00A12A3C" w:rsidRPr="00682E53">
        <w:rPr>
          <w:b/>
          <w:bCs/>
        </w:rPr>
        <w:tab/>
      </w:r>
      <w:r w:rsidR="003919DD" w:rsidRPr="00682E53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C8E429" w14:textId="04F30D45" w:rsidR="00264DA4" w:rsidRDefault="0068358D" w:rsidP="00C26FC3">
      <w:r>
        <w:rPr>
          <w:lang w:eastAsia="ko-KR"/>
        </w:rPr>
        <w:t xml:space="preserve">SA2 thanks </w:t>
      </w:r>
      <w:r w:rsidR="00C26FC3">
        <w:rPr>
          <w:lang w:eastAsia="ko-KR"/>
        </w:rPr>
        <w:t>RAN3 for their Reply LS</w:t>
      </w:r>
      <w:r w:rsidR="00C26FC3" w:rsidRPr="00C26FC3">
        <w:t xml:space="preserve"> </w:t>
      </w:r>
      <w:r w:rsidR="00C26FC3" w:rsidRPr="00B33DE8">
        <w:t>on 5MBS progress and issues to address</w:t>
      </w:r>
      <w:r w:rsidR="00C26FC3">
        <w:t xml:space="preserve"> (</w:t>
      </w:r>
      <w:r w:rsidR="00C26FC3" w:rsidRPr="00AD0A81">
        <w:t>S2-2100110</w:t>
      </w:r>
      <w:r w:rsidR="00C26FC3">
        <w:t>/</w:t>
      </w:r>
      <w:r w:rsidR="00C26FC3" w:rsidRPr="00C26FC3">
        <w:t xml:space="preserve"> R3-211296</w:t>
      </w:r>
      <w:r w:rsidR="00C26FC3">
        <w:t>).</w:t>
      </w:r>
    </w:p>
    <w:p w14:paraId="7B50BB12" w14:textId="358ED2BF" w:rsidR="00C26FC3" w:rsidRDefault="00E965A0" w:rsidP="00C26FC3">
      <w:r>
        <w:t>Regarding RAN3 questions for clarification, SA2 would like to provide the following feedback:</w:t>
      </w:r>
    </w:p>
    <w:p w14:paraId="4A63BB1C" w14:textId="310C2DF8" w:rsidR="000C16C2" w:rsidRDefault="000C16C2" w:rsidP="000C16C2">
      <w:pPr>
        <w:ind w:left="420"/>
      </w:pPr>
      <w:r>
        <w:rPr>
          <w:b/>
        </w:rPr>
        <w:t>RAN3 feedback:</w:t>
      </w:r>
      <w:r>
        <w:t xml:space="preserve"> To progress this topic, </w:t>
      </w:r>
      <w:r w:rsidRPr="000C16C2">
        <w:rPr>
          <w:i/>
          <w:iCs/>
        </w:rPr>
        <w:t>RAN3 would like to ask SA2 to clarify the differences between the following terms: session start/session activation and session deactivation/session stop and their implication to NG-RAN functions</w:t>
      </w:r>
      <w:r>
        <w:t xml:space="preserve">. </w:t>
      </w:r>
    </w:p>
    <w:p w14:paraId="3B4C3DFD" w14:textId="53447528" w:rsidR="000C16C2" w:rsidRPr="000C16C2" w:rsidRDefault="000C16C2" w:rsidP="000C16C2">
      <w:r w:rsidRPr="000C16C2">
        <w:rPr>
          <w:b/>
          <w:bCs/>
        </w:rPr>
        <w:t>SA2 answer:</w:t>
      </w:r>
      <w:r>
        <w:rPr>
          <w:b/>
          <w:bCs/>
        </w:rPr>
        <w:t xml:space="preserve"> </w:t>
      </w:r>
      <w:r>
        <w:t>Session start and session activation refer to the same event</w:t>
      </w:r>
      <w:r w:rsidR="00E5120D">
        <w:t>. The implication to NG-RAN functions</w:t>
      </w:r>
      <w:r w:rsidR="00E07D2C">
        <w:t xml:space="preserve"> is that the NG-RAN is asked to notify UEs that session is being activated, and the NG-RAN receives the MBS session information </w:t>
      </w:r>
      <w:r w:rsidR="008448D8">
        <w:t>to set up radio resources.</w:t>
      </w:r>
    </w:p>
    <w:p w14:paraId="6F0DEF9F" w14:textId="044F74CC" w:rsidR="000C16C2" w:rsidRDefault="000C16C2" w:rsidP="000C16C2">
      <w:pPr>
        <w:ind w:left="420"/>
      </w:pPr>
      <w:r>
        <w:t xml:space="preserve">RAN3 also deduces from the TR that a UE may be in any CM/RRC state at MBS Session activation/start. </w:t>
      </w:r>
    </w:p>
    <w:p w14:paraId="774073D9" w14:textId="72112CB2" w:rsidR="008448D8" w:rsidRDefault="008448D8" w:rsidP="008448D8">
      <w:r w:rsidRPr="000C16C2">
        <w:rPr>
          <w:b/>
          <w:bCs/>
        </w:rPr>
        <w:t>SA2 answer:</w:t>
      </w:r>
      <w:r>
        <w:rPr>
          <w:b/>
          <w:bCs/>
        </w:rPr>
        <w:t xml:space="preserve"> </w:t>
      </w:r>
      <w:r>
        <w:t>SA2 confirms RAN3</w:t>
      </w:r>
      <w:r w:rsidR="00682E53">
        <w:t>’s</w:t>
      </w:r>
      <w:r>
        <w:t xml:space="preserve"> understanding.</w:t>
      </w:r>
    </w:p>
    <w:p w14:paraId="04AE876C" w14:textId="3C9B295D" w:rsidR="000C16C2" w:rsidRDefault="000C16C2" w:rsidP="000C16C2">
      <w:pPr>
        <w:ind w:left="420"/>
      </w:pPr>
      <w:r>
        <w:t>Further, RAN3 would like to ask for confirmation from SA2 whether a UE is supposed to receive the MBS Session activation notification also when served by a non-supporting NG-RAN node.</w:t>
      </w:r>
    </w:p>
    <w:p w14:paraId="368DFA00" w14:textId="77777777" w:rsidR="000C16C2" w:rsidRDefault="000C16C2" w:rsidP="000C16C2">
      <w:pPr>
        <w:ind w:left="420"/>
        <w:rPr>
          <w:b/>
        </w:rPr>
      </w:pPr>
      <w:r>
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</w:r>
    </w:p>
    <w:p w14:paraId="4C2C784F" w14:textId="61B8CC00" w:rsidR="00E150CA" w:rsidRDefault="00E150CA" w:rsidP="00E150CA">
      <w:r w:rsidRPr="000C16C2">
        <w:rPr>
          <w:b/>
          <w:bCs/>
        </w:rPr>
        <w:t>SA2 answer:</w:t>
      </w:r>
      <w:r>
        <w:rPr>
          <w:b/>
          <w:bCs/>
        </w:rPr>
        <w:t xml:space="preserve"> </w:t>
      </w:r>
      <w:r>
        <w:t xml:space="preserve">SA2 </w:t>
      </w:r>
      <w:r w:rsidR="00887179">
        <w:t>confirm</w:t>
      </w:r>
      <w:r>
        <w:t>s that UEs which have joined an MBS session should be notified</w:t>
      </w:r>
      <w:r w:rsidR="00887179" w:rsidRPr="00887179">
        <w:t xml:space="preserve"> </w:t>
      </w:r>
      <w:r w:rsidR="00887179">
        <w:t>of MBS session activation</w:t>
      </w:r>
      <w:r>
        <w:t xml:space="preserve"> even when</w:t>
      </w:r>
      <w:r w:rsidR="00887179">
        <w:t xml:space="preserve"> they are</w:t>
      </w:r>
      <w:r>
        <w:t xml:space="preserve"> camping on </w:t>
      </w:r>
      <w:r w:rsidR="00887179">
        <w:t xml:space="preserve">a </w:t>
      </w:r>
      <w:r>
        <w:t xml:space="preserve">non-supporting cell. SA2 asks RAN3/RAN2 if this can be done in a backward compatible manner. Otherwise, SA2 can consider means for the 5GC to fallback to paging UEs in non-supporting NG-RAN nodes as MBS session activation notification retransmission strategy.  </w:t>
      </w:r>
    </w:p>
    <w:p w14:paraId="4337AFE5" w14:textId="77777777" w:rsidR="000C16C2" w:rsidRDefault="000C16C2" w:rsidP="00C26FC3"/>
    <w:p w14:paraId="373BF671" w14:textId="77777777" w:rsidR="00C26FC3" w:rsidRPr="00F13995" w:rsidRDefault="00C26FC3" w:rsidP="00C26FC3"/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D81F1F" w:rsidR="00B97703" w:rsidRPr="00682E53" w:rsidRDefault="00B97703" w:rsidP="00F13995">
      <w:pPr>
        <w:rPr>
          <w:b/>
          <w:bCs/>
        </w:rPr>
      </w:pPr>
      <w:r w:rsidRPr="00682E53">
        <w:rPr>
          <w:b/>
          <w:bCs/>
        </w:rPr>
        <w:t>To</w:t>
      </w:r>
      <w:r w:rsidR="000F6242" w:rsidRPr="00682E53">
        <w:rPr>
          <w:b/>
          <w:bCs/>
        </w:rPr>
        <w:t xml:space="preserve"> </w:t>
      </w:r>
      <w:r w:rsidR="0040552E" w:rsidRPr="00682E53">
        <w:rPr>
          <w:b/>
          <w:bCs/>
        </w:rPr>
        <w:t>RAN3/RAN2</w:t>
      </w:r>
    </w:p>
    <w:p w14:paraId="5F2C0AE3" w14:textId="6B8E4CF3" w:rsidR="004944E4" w:rsidRDefault="00B97703" w:rsidP="00F13995">
      <w:r>
        <w:rPr>
          <w:b/>
        </w:rPr>
        <w:lastRenderedPageBreak/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 xml:space="preserve">asks </w:t>
      </w:r>
      <w:r w:rsidR="0040552E">
        <w:t xml:space="preserve">RAN3/RAN2 to take SA2 feedback into account and to confirm </w:t>
      </w:r>
      <w:r w:rsidR="001E049B">
        <w:t>if MBS session activation notification in non-supporting</w:t>
      </w:r>
      <w:r w:rsidR="00753CE7">
        <w:t xml:space="preserve"> NG-RAN nodes is feasible in a backward compatible manner.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" w:initials="D">
    <w:p w14:paraId="5D89F563" w14:textId="77777777" w:rsidR="00225A65" w:rsidRDefault="00225A65" w:rsidP="00F139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65773" w14:textId="77777777" w:rsidR="00A76DC5" w:rsidRDefault="00A76DC5" w:rsidP="00F13995">
      <w:r>
        <w:separator/>
      </w:r>
    </w:p>
  </w:endnote>
  <w:endnote w:type="continuationSeparator" w:id="0">
    <w:p w14:paraId="76A3A2E9" w14:textId="77777777" w:rsidR="00A76DC5" w:rsidRDefault="00A76DC5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B48E6" w14:textId="77777777" w:rsidR="00A76DC5" w:rsidRDefault="00A76DC5" w:rsidP="00F13995">
      <w:r>
        <w:separator/>
      </w:r>
    </w:p>
  </w:footnote>
  <w:footnote w:type="continuationSeparator" w:id="0">
    <w:p w14:paraId="66D74E05" w14:textId="77777777" w:rsidR="00A76DC5" w:rsidRDefault="00A76DC5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4B48"/>
    <w:rsid w:val="00045B97"/>
    <w:rsid w:val="00052481"/>
    <w:rsid w:val="00056DB3"/>
    <w:rsid w:val="00062A92"/>
    <w:rsid w:val="000641B7"/>
    <w:rsid w:val="000C16C2"/>
    <w:rsid w:val="000C2CF1"/>
    <w:rsid w:val="000D6209"/>
    <w:rsid w:val="000E5CBC"/>
    <w:rsid w:val="000F19AA"/>
    <w:rsid w:val="000F6242"/>
    <w:rsid w:val="00106669"/>
    <w:rsid w:val="001158AD"/>
    <w:rsid w:val="00120DA0"/>
    <w:rsid w:val="0012151F"/>
    <w:rsid w:val="00132C56"/>
    <w:rsid w:val="00144226"/>
    <w:rsid w:val="001443B5"/>
    <w:rsid w:val="00153476"/>
    <w:rsid w:val="00154897"/>
    <w:rsid w:val="001568BD"/>
    <w:rsid w:val="00165229"/>
    <w:rsid w:val="00176225"/>
    <w:rsid w:val="00185CCA"/>
    <w:rsid w:val="00187924"/>
    <w:rsid w:val="00190180"/>
    <w:rsid w:val="001B03CF"/>
    <w:rsid w:val="001C370D"/>
    <w:rsid w:val="001D269D"/>
    <w:rsid w:val="001E049B"/>
    <w:rsid w:val="001F4F21"/>
    <w:rsid w:val="00213E0B"/>
    <w:rsid w:val="00225A65"/>
    <w:rsid w:val="00233B1A"/>
    <w:rsid w:val="00241457"/>
    <w:rsid w:val="002454D1"/>
    <w:rsid w:val="0025450E"/>
    <w:rsid w:val="00264DA4"/>
    <w:rsid w:val="002663FF"/>
    <w:rsid w:val="00267881"/>
    <w:rsid w:val="00277436"/>
    <w:rsid w:val="0028281E"/>
    <w:rsid w:val="00285B3A"/>
    <w:rsid w:val="0028659A"/>
    <w:rsid w:val="002949CF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4AA2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65046"/>
    <w:rsid w:val="00383545"/>
    <w:rsid w:val="00387E0D"/>
    <w:rsid w:val="003919DD"/>
    <w:rsid w:val="003959D4"/>
    <w:rsid w:val="003A2992"/>
    <w:rsid w:val="003A2D4A"/>
    <w:rsid w:val="003A5A99"/>
    <w:rsid w:val="003B373A"/>
    <w:rsid w:val="003C6EF7"/>
    <w:rsid w:val="003D1E75"/>
    <w:rsid w:val="003D4F7C"/>
    <w:rsid w:val="0040552E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31076"/>
    <w:rsid w:val="00657083"/>
    <w:rsid w:val="00677898"/>
    <w:rsid w:val="00682E53"/>
    <w:rsid w:val="00682F0B"/>
    <w:rsid w:val="0068358D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CE7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A2CEF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8D8"/>
    <w:rsid w:val="00844CBC"/>
    <w:rsid w:val="00877280"/>
    <w:rsid w:val="00886ACD"/>
    <w:rsid w:val="00887179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0307"/>
    <w:rsid w:val="009836CD"/>
    <w:rsid w:val="0099279A"/>
    <w:rsid w:val="0099764C"/>
    <w:rsid w:val="009A1183"/>
    <w:rsid w:val="009B5FEF"/>
    <w:rsid w:val="009C3764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45698"/>
    <w:rsid w:val="00A528AE"/>
    <w:rsid w:val="00A54EEB"/>
    <w:rsid w:val="00A63377"/>
    <w:rsid w:val="00A76DC5"/>
    <w:rsid w:val="00A92389"/>
    <w:rsid w:val="00A95487"/>
    <w:rsid w:val="00A97E23"/>
    <w:rsid w:val="00A97F88"/>
    <w:rsid w:val="00AA18DD"/>
    <w:rsid w:val="00AA3AD9"/>
    <w:rsid w:val="00AB29E7"/>
    <w:rsid w:val="00AC0DEB"/>
    <w:rsid w:val="00AD0A81"/>
    <w:rsid w:val="00AD41CC"/>
    <w:rsid w:val="00AE4BA6"/>
    <w:rsid w:val="00AF53CD"/>
    <w:rsid w:val="00B066B4"/>
    <w:rsid w:val="00B16FD6"/>
    <w:rsid w:val="00B20956"/>
    <w:rsid w:val="00B33DE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BF4923"/>
    <w:rsid w:val="00C00DE6"/>
    <w:rsid w:val="00C17EE9"/>
    <w:rsid w:val="00C2110A"/>
    <w:rsid w:val="00C26FC3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2D1E"/>
    <w:rsid w:val="00C96619"/>
    <w:rsid w:val="00CA0F5C"/>
    <w:rsid w:val="00CA10DD"/>
    <w:rsid w:val="00CA1ED3"/>
    <w:rsid w:val="00CD0B02"/>
    <w:rsid w:val="00D0476C"/>
    <w:rsid w:val="00D07F6F"/>
    <w:rsid w:val="00D1586F"/>
    <w:rsid w:val="00D20C08"/>
    <w:rsid w:val="00D305B8"/>
    <w:rsid w:val="00D3166F"/>
    <w:rsid w:val="00D409D3"/>
    <w:rsid w:val="00D42CFC"/>
    <w:rsid w:val="00D47889"/>
    <w:rsid w:val="00D811F4"/>
    <w:rsid w:val="00D857B3"/>
    <w:rsid w:val="00DB0CFC"/>
    <w:rsid w:val="00DB47E1"/>
    <w:rsid w:val="00DB604E"/>
    <w:rsid w:val="00DD3DE2"/>
    <w:rsid w:val="00DD648B"/>
    <w:rsid w:val="00DE0FEA"/>
    <w:rsid w:val="00E00D98"/>
    <w:rsid w:val="00E07D2C"/>
    <w:rsid w:val="00E101C1"/>
    <w:rsid w:val="00E150CA"/>
    <w:rsid w:val="00E23C21"/>
    <w:rsid w:val="00E25E48"/>
    <w:rsid w:val="00E42494"/>
    <w:rsid w:val="00E5120D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965A0"/>
    <w:rsid w:val="00EA1CCC"/>
    <w:rsid w:val="00EA37A1"/>
    <w:rsid w:val="00EB45B4"/>
    <w:rsid w:val="00EC7F43"/>
    <w:rsid w:val="00ED6F8C"/>
    <w:rsid w:val="00EE53C1"/>
    <w:rsid w:val="00EE6754"/>
    <w:rsid w:val="00EF1E13"/>
    <w:rsid w:val="00F13995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65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E6AB8-D271-42E9-AA4B-3D91E2C3D1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F50F6C-3A95-46A4-986B-5A9C350CDC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C37E3-D75B-421A-AAEA-92F4D0715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</cp:lastModifiedBy>
  <cp:revision>29</cp:revision>
  <cp:lastPrinted>2002-04-23T08:10:00Z</cp:lastPrinted>
  <dcterms:created xsi:type="dcterms:W3CDTF">2021-02-17T23:23:00Z</dcterms:created>
  <dcterms:modified xsi:type="dcterms:W3CDTF">2021-02-18T12:13:00Z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0x010100EB28163D68FE8E4D9361964FDD814FC4</vt:lpwstr>
  </property>
</Properties>
</file>